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7345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B7345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B734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B734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B734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B734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B734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8B3AA9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B7345F">
        <w:rPr>
          <w:b w:val="0"/>
        </w:rPr>
        <w:t xml:space="preserve"> 46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B7345F" w:rsidP="00232C8F">
            <w:r>
              <w:t>Дворник, 1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B7345F" w:rsidP="00232C8F">
            <w:r>
              <w:t>11786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B7345F" w:rsidRPr="00B7345F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B7345F" w:rsidRPr="00B7345F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B7345F" w:rsidRPr="00B7345F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B7345F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B7345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B7345F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B7345F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B7345F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B7345F" w:rsidP="0098630F">
            <w:pPr>
              <w:jc w:val="center"/>
            </w:pPr>
            <w:r>
              <w:t>183-271-228 62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8B3AA9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8B3AA9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B7345F" w:rsidRPr="00B7345F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B7345F" w:rsidRPr="00B7345F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8B3AA9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43F1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43F1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43F1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43F1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43F1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43F1A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B3AA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B3AA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8B3AA9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643F1A" w:rsidRPr="00643F1A">
        <w:rPr>
          <w:i/>
          <w:u w:val="single"/>
        </w:rPr>
        <w:t>1. Рекомендации по улучшению условий труда: не требуются</w:t>
      </w:r>
      <w:r w:rsidR="00643F1A" w:rsidRPr="00643F1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94).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750532" w:rsidRPr="00750532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7345F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7345F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B7345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B734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7345F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7345F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B734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B7345F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(дата)</w:t>
            </w: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(дата)</w:t>
            </w: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45F" w:rsidRPr="00B7345F" w:rsidRDefault="00B7345F" w:rsidP="004E51DC">
            <w:pPr>
              <w:pStyle w:val="a8"/>
            </w:pPr>
          </w:p>
        </w:tc>
      </w:tr>
      <w:tr w:rsidR="00B7345F" w:rsidRPr="00B7345F" w:rsidTr="00B734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7345F" w:rsidRPr="00B7345F" w:rsidRDefault="00B7345F" w:rsidP="004E51DC">
            <w:pPr>
              <w:pStyle w:val="a8"/>
              <w:rPr>
                <w:vertAlign w:val="superscript"/>
              </w:rPr>
            </w:pPr>
            <w:r w:rsidRPr="00B7345F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3F1A" w:rsidTr="00643F1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43F1A" w:rsidRDefault="00643F1A" w:rsidP="003C5C39">
            <w:pPr>
              <w:pStyle w:val="a8"/>
            </w:pPr>
            <w:r w:rsidRPr="00643F1A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43F1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43F1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43F1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43F1A" w:rsidRDefault="00643F1A" w:rsidP="003C5C39">
            <w:pPr>
              <w:pStyle w:val="a8"/>
            </w:pPr>
            <w:r w:rsidRPr="00643F1A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43F1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43F1A" w:rsidRDefault="00750532" w:rsidP="003C5C39">
            <w:pPr>
              <w:pStyle w:val="a8"/>
            </w:pPr>
            <w:r>
              <w:t>26.11.2020</w:t>
            </w:r>
          </w:p>
        </w:tc>
      </w:tr>
      <w:tr w:rsidR="00EF07A3" w:rsidRPr="00643F1A" w:rsidTr="00643F1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643F1A" w:rsidRDefault="00643F1A" w:rsidP="003C5C39">
            <w:pPr>
              <w:pStyle w:val="a8"/>
              <w:rPr>
                <w:b/>
                <w:vertAlign w:val="superscript"/>
              </w:rPr>
            </w:pPr>
            <w:r w:rsidRPr="00643F1A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643F1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643F1A" w:rsidRDefault="00643F1A" w:rsidP="00EF07A3">
            <w:pPr>
              <w:pStyle w:val="a8"/>
              <w:rPr>
                <w:b/>
                <w:vertAlign w:val="superscript"/>
              </w:rPr>
            </w:pPr>
            <w:r w:rsidRPr="00643F1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643F1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643F1A" w:rsidRDefault="00643F1A" w:rsidP="00EF07A3">
            <w:pPr>
              <w:pStyle w:val="a8"/>
              <w:rPr>
                <w:b/>
                <w:vertAlign w:val="superscript"/>
              </w:rPr>
            </w:pPr>
            <w:r w:rsidRPr="00643F1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643F1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643F1A" w:rsidRDefault="00643F1A" w:rsidP="00EF07A3">
            <w:pPr>
              <w:pStyle w:val="a8"/>
              <w:rPr>
                <w:vertAlign w:val="superscript"/>
              </w:rPr>
            </w:pPr>
            <w:r w:rsidRPr="00643F1A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B7345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B7345F" w:rsidP="004E51DC">
            <w:pPr>
              <w:pStyle w:val="a8"/>
            </w:pPr>
            <w:r>
              <w:t>Стасюк Владимир Куприянович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B7345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A9" w:rsidRDefault="008B3AA9" w:rsidP="0076042D">
      <w:pPr>
        <w:pStyle w:val="a9"/>
      </w:pPr>
      <w:r>
        <w:separator/>
      </w:r>
    </w:p>
  </w:endnote>
  <w:endnote w:type="continuationSeparator" w:id="0">
    <w:p w:rsidR="008B3AA9" w:rsidRDefault="008B3AA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B734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46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50532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50532" w:rsidRPr="00750532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A9" w:rsidRDefault="008B3AA9" w:rsidP="0076042D">
      <w:pPr>
        <w:pStyle w:val="a9"/>
      </w:pPr>
      <w:r>
        <w:separator/>
      </w:r>
    </w:p>
  </w:footnote>
  <w:footnote w:type="continuationSeparator" w:id="0">
    <w:p w:rsidR="008B3AA9" w:rsidRDefault="008B3AA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178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6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6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459B1C8940B74190B75C9EAB3790A37C"/>
    <w:docVar w:name="rm_id" w:val="45"/>
    <w:docVar w:name="rm_name" w:val="                                          "/>
    <w:docVar w:name="rm_number" w:val=" 46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9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94)"/>
    <w:docVar w:name="version" w:val="51"/>
  </w:docVars>
  <w:rsids>
    <w:rsidRoot w:val="008B3AA9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07673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3F1A"/>
    <w:rsid w:val="0069682B"/>
    <w:rsid w:val="006C28B3"/>
    <w:rsid w:val="007049EB"/>
    <w:rsid w:val="00706872"/>
    <w:rsid w:val="00710271"/>
    <w:rsid w:val="00717C9F"/>
    <w:rsid w:val="00745D40"/>
    <w:rsid w:val="007462E1"/>
    <w:rsid w:val="00750532"/>
    <w:rsid w:val="0076042D"/>
    <w:rsid w:val="007657D5"/>
    <w:rsid w:val="00776AA2"/>
    <w:rsid w:val="007A4C5E"/>
    <w:rsid w:val="007D1852"/>
    <w:rsid w:val="007D2CEA"/>
    <w:rsid w:val="00835248"/>
    <w:rsid w:val="00883461"/>
    <w:rsid w:val="008B3AA9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345F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04941C2-ACEF-472A-B4F4-8BB208C5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2020-11-20T09:11:00Z</dcterms:created>
  <dcterms:modified xsi:type="dcterms:W3CDTF">2020-11-27T04:52:00Z</dcterms:modified>
</cp:coreProperties>
</file>